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019E" w14:textId="6CADC466" w:rsidR="00535962" w:rsidRPr="00F7167E" w:rsidRDefault="00D21CC4" w:rsidP="00130549">
      <w:pPr>
        <w:tabs>
          <w:tab w:val="right" w:pos="9027"/>
        </w:tabs>
      </w:pPr>
      <w:r>
        <w:rPr>
          <w:noProof/>
          <w:lang w:val="en-US"/>
        </w:rPr>
        <w:pict w14:anchorId="06908F2D">
          <v:group id="_x0000_s2068" style="position:absolute;margin-left:305.15pt;margin-top:-60.45pt;width:175.2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bookmarkStart w:id="0" w:name="_Hlk98594166" w:displacedByCustomXml="next"/>
                        <w:bookmarkEnd w:id="0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6143896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4BBE38EA" w14:textId="0667BFEE" w:rsidR="00D21CC4" w:rsidRPr="00F62249" w:rsidRDefault="00F40E8F" w:rsidP="00F62249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APORDOM-CCC-LPN-2025-000</w:t>
                                  </w:r>
                                  <w:r w:rsidR="00D21CC4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5EDCF0F7" w14:textId="7FF99C11" w:rsidR="007807E6" w:rsidRDefault="00D21CC4" w:rsidP="007807E6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20EBA812" w14:textId="5D152326" w:rsidR="00130549" w:rsidRPr="00535962" w:rsidRDefault="00D21CC4" w:rsidP="00130549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67C0E3E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E8C4604" wp14:editId="2666EF02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55EBD440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34807DFB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33A81C0">
          <v:shape id="_x0000_s2060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52045A2E" w14:textId="77777777" w:rsidR="0026335F" w:rsidRPr="0026335F" w:rsidRDefault="00D21CC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72D15E74">
          <v:shape id="_x0000_s2050" type="#_x0000_t202" style="position:absolute;margin-left:-35.7pt;margin-top:-45.0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3CFB3F48" w14:textId="5A29E1E1" w:rsidR="00BC61BD" w:rsidRPr="00BC61BD" w:rsidRDefault="007807E6">
                      <w:pPr>
                        <w:rPr>
                          <w:lang w:val="en-US"/>
                        </w:rPr>
                      </w:pPr>
                      <w:r w:rsidRPr="007807E6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3CB4D4E" wp14:editId="61093212">
                            <wp:extent cx="845820" cy="845820"/>
                            <wp:effectExtent l="0" t="0" r="0" b="0"/>
                            <wp:docPr id="2" name="Imagen 2" descr="Ver las imágenes de ori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Ver las imágenes de orig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5216F51">
          <v:shape id="_x0000_s2074" type="#_x0000_t202" style="position:absolute;margin-left:-29.35pt;margin-top:-60.45pt;width:74.65pt;height:24.05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5615E70C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14:paraId="16D9EA29" w14:textId="77777777" w:rsidR="00535962" w:rsidRPr="00535962" w:rsidRDefault="00D21CC4" w:rsidP="00535962">
      <w:r>
        <w:rPr>
          <w:rStyle w:val="Institucion"/>
          <w:color w:val="FF0000"/>
          <w:sz w:val="28"/>
          <w:lang w:eastAsia="zh-TW"/>
        </w:rPr>
        <w:pict w14:anchorId="4EB854E9">
          <v:shape id="_x0000_s2064" type="#_x0000_t202" style="position:absolute;margin-left:107.1pt;margin-top:5.3pt;width:249.75pt;height:22pt;z-index:251691008;mso-width-relative:margin;mso-height-relative:margin" stroked="f">
            <v:textbox style="mso-next-textbox:#_x0000_s2064">
              <w:txbxContent>
                <w:p w14:paraId="39940E82" w14:textId="7BFEBB89" w:rsidR="002E1412" w:rsidRPr="002E1412" w:rsidRDefault="00D21CC4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7807E6" w:rsidRPr="007D3C71">
                        <w:rPr>
                          <w:rStyle w:val="Style6"/>
                        </w:rPr>
                        <w:t>AUTO</w:t>
                      </w:r>
                      <w:r w:rsidR="007807E6" w:rsidRPr="007807E6">
                        <w:rPr>
                          <w:rStyle w:val="Style6"/>
                        </w:rPr>
                        <w:t>RIDAD PORTUARIA DOMINICANA</w:t>
                      </w:r>
                    </w:sdtContent>
                  </w:sdt>
                </w:p>
              </w:txbxContent>
            </v:textbox>
          </v:shape>
        </w:pict>
      </w:r>
    </w:p>
    <w:p w14:paraId="40F8DF9E" w14:textId="77777777" w:rsidR="00535962" w:rsidRDefault="00D21CC4" w:rsidP="00535962">
      <w:r>
        <w:rPr>
          <w:noProof/>
          <w:color w:val="FF0000"/>
          <w:lang w:eastAsia="zh-TW"/>
        </w:rPr>
        <w:pict w14:anchorId="109E4A5C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36DC0A0A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26A77722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19218D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CCEA5A6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7EB5B315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1BA439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64CE2A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4E9ED9F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3F1C70E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1254E0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4F2E334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3A7256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33C228BF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4F79DEA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115F8C21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98F913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1E2DD2C" w14:textId="77777777" w:rsidTr="009079FB">
        <w:trPr>
          <w:trHeight w:val="731"/>
        </w:trPr>
        <w:tc>
          <w:tcPr>
            <w:tcW w:w="3402" w:type="dxa"/>
          </w:tcPr>
          <w:p w14:paraId="3AA1EB5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CE8581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3DE48D57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40F16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0909FD7" w14:textId="77777777" w:rsidTr="009079FB">
        <w:trPr>
          <w:trHeight w:val="731"/>
        </w:trPr>
        <w:tc>
          <w:tcPr>
            <w:tcW w:w="3402" w:type="dxa"/>
          </w:tcPr>
          <w:p w14:paraId="074BC8E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676A0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75AC6F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0022453" w14:textId="77777777" w:rsidTr="009079FB">
        <w:trPr>
          <w:trHeight w:val="731"/>
        </w:trPr>
        <w:tc>
          <w:tcPr>
            <w:tcW w:w="3402" w:type="dxa"/>
          </w:tcPr>
          <w:p w14:paraId="7750EEDE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E8ACE9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73E66F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D383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078D0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5D593C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713C744B" w14:textId="77777777" w:rsidTr="009079FB">
        <w:tc>
          <w:tcPr>
            <w:tcW w:w="3229" w:type="dxa"/>
            <w:vAlign w:val="center"/>
          </w:tcPr>
          <w:p w14:paraId="0D93E516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7DC826A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27FAE3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774B037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13D1C34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70E9DA0" w14:textId="77777777" w:rsidTr="009079FB">
        <w:tc>
          <w:tcPr>
            <w:tcW w:w="3229" w:type="dxa"/>
          </w:tcPr>
          <w:p w14:paraId="37465F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1D32D6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3D8273A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09CC6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96BC9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0DEC007" w14:textId="77777777" w:rsidTr="009079FB">
        <w:tc>
          <w:tcPr>
            <w:tcW w:w="3229" w:type="dxa"/>
          </w:tcPr>
          <w:p w14:paraId="76C1B8E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0E01F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129707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DCCB2C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F2E2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215792A" w14:textId="77777777" w:rsidTr="009079FB">
        <w:tc>
          <w:tcPr>
            <w:tcW w:w="3229" w:type="dxa"/>
          </w:tcPr>
          <w:p w14:paraId="4C79979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FBA88B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21D0D5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F96539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510D70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CD60963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A32FF98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18441E3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9E068D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12410D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3FA6320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5D9823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6669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9945CCF" w14:textId="77777777" w:rsidTr="009079FB">
        <w:tc>
          <w:tcPr>
            <w:tcW w:w="3261" w:type="dxa"/>
            <w:vAlign w:val="center"/>
          </w:tcPr>
          <w:p w14:paraId="477B193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883CCDD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35731B8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531B4E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527C62" w14:textId="77777777" w:rsidTr="009079FB">
        <w:tc>
          <w:tcPr>
            <w:tcW w:w="3261" w:type="dxa"/>
          </w:tcPr>
          <w:p w14:paraId="2BB9605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1B0EB95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B4A52A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68C629BA" w14:textId="77777777" w:rsidTr="009079FB">
        <w:tc>
          <w:tcPr>
            <w:tcW w:w="3261" w:type="dxa"/>
          </w:tcPr>
          <w:p w14:paraId="107A9BB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AB556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D4EE4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3BC227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094162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6BC756" w14:textId="77777777" w:rsidTr="009079FB">
        <w:tc>
          <w:tcPr>
            <w:tcW w:w="1560" w:type="dxa"/>
            <w:vAlign w:val="center"/>
          </w:tcPr>
          <w:p w14:paraId="3C21C02A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75D5CC5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260E2C6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8CB629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7D91DA2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5FE283F8" w14:textId="77777777" w:rsidTr="009079FB">
        <w:tc>
          <w:tcPr>
            <w:tcW w:w="1560" w:type="dxa"/>
          </w:tcPr>
          <w:p w14:paraId="44CB2A19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1AE49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C030B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A081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0B44C5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F74F37F" w14:textId="77777777" w:rsidTr="009079FB">
        <w:tc>
          <w:tcPr>
            <w:tcW w:w="1560" w:type="dxa"/>
          </w:tcPr>
          <w:p w14:paraId="0FEDA86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62FD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F9919D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F815EC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1D633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A7E74AD" w14:textId="77777777" w:rsidTr="009079FB">
        <w:tc>
          <w:tcPr>
            <w:tcW w:w="1560" w:type="dxa"/>
          </w:tcPr>
          <w:p w14:paraId="44AE554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F09A43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ED804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5F544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52FEC0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9B8577" w14:textId="77777777" w:rsidTr="009079FB">
        <w:tc>
          <w:tcPr>
            <w:tcW w:w="1560" w:type="dxa"/>
          </w:tcPr>
          <w:p w14:paraId="204EEA2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E7A14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C71DBD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0B1F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0C8D4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5C1C3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8B453A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18FA4BC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539821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403E57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2DA459DC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51826F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5A9C781F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FB930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C584" w14:textId="77777777" w:rsidR="000A6204" w:rsidRDefault="000A6204" w:rsidP="001007E7">
      <w:pPr>
        <w:spacing w:after="0" w:line="240" w:lineRule="auto"/>
      </w:pPr>
      <w:r>
        <w:separator/>
      </w:r>
    </w:p>
  </w:endnote>
  <w:endnote w:type="continuationSeparator" w:id="0">
    <w:p w14:paraId="6BAD9A0E" w14:textId="77777777" w:rsidR="000A6204" w:rsidRDefault="000A620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E76F" w14:textId="77777777" w:rsidR="001007E7" w:rsidRDefault="00D21CC4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0896E81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51A6E2BD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20532123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02D7E130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2EE69973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02B0093" wp14:editId="7CC1DE7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5C1799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A62A81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5D84FF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80214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C8A62C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8FD12" w14:textId="77777777" w:rsidR="000A6204" w:rsidRDefault="000A6204" w:rsidP="001007E7">
      <w:pPr>
        <w:spacing w:after="0" w:line="240" w:lineRule="auto"/>
      </w:pPr>
      <w:r>
        <w:separator/>
      </w:r>
    </w:p>
  </w:footnote>
  <w:footnote w:type="continuationSeparator" w:id="0">
    <w:p w14:paraId="390181FA" w14:textId="77777777" w:rsidR="000A6204" w:rsidRDefault="000A620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37CB" w14:textId="77777777" w:rsidR="004D25CB" w:rsidRDefault="00D21CC4">
    <w:pPr>
      <w:pStyle w:val="Encabezado"/>
    </w:pPr>
    <w:r>
      <w:rPr>
        <w:noProof/>
        <w:lang w:val="en-US"/>
      </w:rPr>
      <w:pict w14:anchorId="21B3C4F0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3420BD27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F40E8F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F40E8F" w:rsidRPr="00F40E8F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336215">
    <w:abstractNumId w:val="0"/>
  </w:num>
  <w:num w:numId="2" w16cid:durableId="613170294">
    <w:abstractNumId w:val="2"/>
  </w:num>
  <w:num w:numId="3" w16cid:durableId="1573196568">
    <w:abstractNumId w:val="1"/>
  </w:num>
  <w:num w:numId="4" w16cid:durableId="1884898382">
    <w:abstractNumId w:val="3"/>
  </w:num>
  <w:num w:numId="5" w16cid:durableId="1663000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A6204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1091C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A211F"/>
    <w:rsid w:val="006F567F"/>
    <w:rsid w:val="00725091"/>
    <w:rsid w:val="007807E6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28C0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1CC4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40E8F"/>
    <w:rsid w:val="00F53753"/>
    <w:rsid w:val="00F62249"/>
    <w:rsid w:val="00F706FF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6"/>
    <o:shapelayout v:ext="edit">
      <o:idmap v:ext="edit" data="2"/>
    </o:shapelayout>
  </w:shapeDefaults>
  <w:decimalSymbol w:val="."/>
  <w:listSeparator w:val=";"/>
  <w14:docId w14:val="2975907A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B9C95-2EF6-4D2C-90A2-2EC98EA8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Andrea Romney</cp:lastModifiedBy>
  <cp:revision>12</cp:revision>
  <cp:lastPrinted>2011-03-04T18:59:00Z</cp:lastPrinted>
  <dcterms:created xsi:type="dcterms:W3CDTF">2011-03-04T19:00:00Z</dcterms:created>
  <dcterms:modified xsi:type="dcterms:W3CDTF">2025-08-07T09:31:00Z</dcterms:modified>
</cp:coreProperties>
</file>